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EA852" w14:textId="29150AB8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CB0C69">
        <w:rPr>
          <w:rFonts w:ascii="Arial" w:hAnsi="Arial"/>
          <w:b/>
          <w:i/>
          <w:noProof/>
          <w:color w:val="auto"/>
          <w:sz w:val="28"/>
          <w:lang w:eastAsia="en-US"/>
        </w:rPr>
        <w:t>11</w:t>
      </w:r>
      <w:r w:rsidR="00EA2956">
        <w:rPr>
          <w:rFonts w:ascii="Arial" w:hAnsi="Arial"/>
          <w:b/>
          <w:i/>
          <w:noProof/>
          <w:color w:val="auto"/>
          <w:sz w:val="28"/>
          <w:lang w:eastAsia="en-US"/>
        </w:rPr>
        <w:t>38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37B0116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bookmarkStart w:id="0" w:name="_Hlk188874311"/>
      <w:r w:rsidR="00E974F6" w:rsidRPr="00E974F6">
        <w:t xml:space="preserve">Charging enhancement for </w:t>
      </w:r>
      <w:r w:rsidR="007E7DF3">
        <w:t xml:space="preserve">MOCN </w:t>
      </w:r>
      <w:r w:rsidR="00E974F6" w:rsidRPr="00E974F6">
        <w:t>network sharing</w:t>
      </w:r>
      <w:bookmarkEnd w:id="0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F614B7C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10BE9">
        <w:t>CH</w:t>
      </w:r>
      <w:r w:rsidR="004B6D6B">
        <w:t>NetShar</w:t>
      </w:r>
      <w:r w:rsidR="00CB0C69">
        <w:t>e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2205C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25063B">
        <w:t>TBD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1B8FC62B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74904CB" w:rsidR="004260A5" w:rsidRDefault="00EA2956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7CF5C1A9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59A4C922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i.e.,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  <w:r w:rsidRPr="000550C2">
        <w:rPr>
          <w:rFonts w:eastAsia="SimSun"/>
          <w:color w:val="auto"/>
          <w:lang w:val="en-US" w:eastAsia="en-US"/>
        </w:rPr>
        <w:t>-</w:t>
      </w:r>
      <w:r w:rsidRPr="000550C2">
        <w:rPr>
          <w:rFonts w:eastAsia="SimSun"/>
          <w:color w:val="auto"/>
          <w:lang w:val="en-US" w:eastAsia="en-US"/>
        </w:rPr>
        <w:tab/>
        <w:t xml:space="preserve">WT-1: Specify </w:t>
      </w:r>
      <w:r w:rsidR="00FE44ED">
        <w:rPr>
          <w:rFonts w:eastAsia="SimSun"/>
          <w:color w:val="auto"/>
          <w:lang w:val="en-US" w:eastAsia="en-US"/>
        </w:rPr>
        <w:t xml:space="preserve">the </w:t>
      </w:r>
      <w:r w:rsidR="00A13EA3">
        <w:rPr>
          <w:rFonts w:eastAsia="SimSun"/>
          <w:color w:val="auto"/>
          <w:lang w:val="en-US" w:eastAsia="en-US"/>
        </w:rPr>
        <w:t xml:space="preserve">architecture and </w:t>
      </w:r>
      <w:r w:rsidR="00FE44ED">
        <w:rPr>
          <w:rFonts w:eastAsia="SimSun"/>
          <w:color w:val="auto"/>
          <w:lang w:val="en-US" w:eastAsia="en-US"/>
        </w:rPr>
        <w:t>new</w:t>
      </w:r>
      <w:r w:rsidR="003F7CAD">
        <w:rPr>
          <w:rFonts w:eastAsia="SimSun"/>
          <w:color w:val="auto"/>
          <w:lang w:val="en-US" w:eastAsia="en-US"/>
        </w:rPr>
        <w:t xml:space="preserve"> </w:t>
      </w:r>
      <w:r w:rsidR="0098168D">
        <w:rPr>
          <w:rFonts w:eastAsia="SimSun"/>
          <w:color w:val="auto"/>
          <w:lang w:val="en-US" w:eastAsia="en-US"/>
        </w:rPr>
        <w:t>attribute</w:t>
      </w:r>
      <w:r w:rsidR="00DB4C97">
        <w:rPr>
          <w:rFonts w:eastAsia="SimSun"/>
          <w:color w:val="auto"/>
          <w:lang w:val="en-US" w:eastAsia="en-US"/>
        </w:rPr>
        <w:t>s</w:t>
      </w:r>
      <w:r w:rsidR="0098168D">
        <w:rPr>
          <w:rFonts w:eastAsia="SimSun"/>
          <w:color w:val="auto"/>
          <w:lang w:val="en-US" w:eastAsia="en-US"/>
        </w:rPr>
        <w:t xml:space="preserve"> </w:t>
      </w:r>
      <w:r w:rsidR="00DB4C97">
        <w:rPr>
          <w:rFonts w:eastAsia="SimSun"/>
          <w:color w:val="auto"/>
          <w:lang w:val="en-US" w:eastAsia="en-US"/>
        </w:rPr>
        <w:t xml:space="preserve">needed for </w:t>
      </w:r>
      <w:r w:rsidR="00A03200">
        <w:rPr>
          <w:rFonts w:eastAsia="SimSun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SimSun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SimSun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SimSun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SimSun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550C2" w:rsidRPr="000550C2" w14:paraId="4A1C4588" w14:textId="77777777" w:rsidTr="00443074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77FD0E5D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21CF6A1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(Study)</w:t>
            </w:r>
          </w:p>
        </w:tc>
        <w:tc>
          <w:tcPr>
            <w:tcW w:w="1505" w:type="dxa"/>
          </w:tcPr>
          <w:p w14:paraId="6C2E473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SimSun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0550C2" w:rsidRPr="000550C2" w14:paraId="211D0257" w14:textId="77777777" w:rsidTr="00443074">
        <w:tc>
          <w:tcPr>
            <w:tcW w:w="1525" w:type="dxa"/>
            <w:shd w:val="clear" w:color="auto" w:fill="auto"/>
          </w:tcPr>
          <w:p w14:paraId="39A457DC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 w:hint="eastAsia"/>
                <w:color w:val="auto"/>
                <w:lang w:eastAsia="zh-CN"/>
              </w:rPr>
              <w:t>W</w:t>
            </w:r>
            <w:r w:rsidRPr="000550C2">
              <w:rPr>
                <w:rFonts w:eastAsia="SimSun"/>
                <w:color w:val="auto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0CB6A8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0</w:t>
            </w:r>
          </w:p>
        </w:tc>
        <w:tc>
          <w:tcPr>
            <w:tcW w:w="1505" w:type="dxa"/>
          </w:tcPr>
          <w:p w14:paraId="46C20A64" w14:textId="21C508F3" w:rsidR="000550C2" w:rsidRPr="000550C2" w:rsidRDefault="009C7621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>
              <w:rPr>
                <w:rFonts w:eastAsia="SimSun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en-US"/>
              </w:rPr>
            </w:pPr>
            <w:r w:rsidRPr="000550C2">
              <w:rPr>
                <w:rFonts w:eastAsia="SimSun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0550C2" w:rsidRPr="000550C2" w:rsidRDefault="000550C2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eastAsia="zh-CN"/>
              </w:rPr>
            </w:pPr>
            <w:r w:rsidRPr="000550C2">
              <w:rPr>
                <w:rFonts w:eastAsia="SimSun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SimSun"/>
          <w:b/>
          <w:bCs/>
          <w:color w:val="auto"/>
          <w:lang w:eastAsia="en-US"/>
        </w:rPr>
      </w:pPr>
      <w:r w:rsidRPr="000550C2">
        <w:rPr>
          <w:rFonts w:eastAsia="SimSun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SimSun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4D4F3D79" w:rsidR="00AE2185" w:rsidRPr="006C2E80" w:rsidRDefault="00AE2185" w:rsidP="00AE2185">
            <w:pPr>
              <w:pStyle w:val="TAL"/>
            </w:pPr>
            <w:r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486B7A97" w:rsidR="00D239AA" w:rsidRPr="00FE680F" w:rsidRDefault="00D239AA" w:rsidP="00AE2185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2ED3AD97" w:rsidR="00D239AA" w:rsidRPr="00FE680F" w:rsidRDefault="009414B4" w:rsidP="00AE2185">
            <w:pPr>
              <w:pStyle w:val="TAL"/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3C747C46" w:rsidR="00D239AA" w:rsidRDefault="00A27552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77E194C0" w:rsidR="001424BD" w:rsidRDefault="001424BD" w:rsidP="001424BD">
            <w:pPr>
              <w:pStyle w:val="TAL"/>
            </w:pPr>
            <w:r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48F6E241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714BB234" w14:textId="4151527B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E13647F" w:rsidR="001424BD" w:rsidRDefault="001424BD" w:rsidP="001424BD">
            <w:pPr>
              <w:pStyle w:val="TAL"/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C1B92F2" w:rsidR="001424BD" w:rsidRDefault="001424BD" w:rsidP="001424BD">
            <w:pPr>
              <w:pStyle w:val="TAL"/>
              <w:rPr>
                <w:rFonts w:eastAsia="SimSun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F640A6C" w14:textId="2F7B9AEA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1BFE24D" w:rsidR="006C2E80" w:rsidRPr="006C2E80" w:rsidRDefault="00412F7B" w:rsidP="00A770AB">
      <w:pPr>
        <w:pStyle w:val="Guidance"/>
      </w:pPr>
      <w:r>
        <w:rPr>
          <w:i w:val="0"/>
          <w:iCs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E224D7" w:rsidR="0048267C" w:rsidRDefault="00B046F4" w:rsidP="001C5C86">
            <w:pPr>
              <w:pStyle w:val="TAL"/>
            </w:pPr>
            <w:r>
              <w:t>DTAG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4722797" w:rsidR="0048267C" w:rsidRDefault="00B046F4" w:rsidP="001C5C86">
            <w:pPr>
              <w:pStyle w:val="TAL"/>
            </w:pPr>
            <w:r>
              <w:t>CSCN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32316C8" w:rsidR="0048267C" w:rsidRDefault="00B046F4" w:rsidP="001C5C86">
            <w:pPr>
              <w:pStyle w:val="TAL"/>
            </w:pPr>
            <w:r>
              <w:t>Verizon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FFCBC1" w:rsidR="00025316" w:rsidRDefault="009C7621" w:rsidP="001C5C86">
            <w:pPr>
              <w:pStyle w:val="TAL"/>
            </w:pPr>
            <w:r>
              <w:t>China Unicom</w:t>
            </w:r>
          </w:p>
        </w:tc>
      </w:tr>
      <w:tr w:rsidR="009C7621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3F6948E5" w:rsidR="009C7621" w:rsidRDefault="009C7621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ED9D7" w14:textId="77777777" w:rsidR="0048461D" w:rsidRDefault="0048461D">
      <w:r>
        <w:separator/>
      </w:r>
    </w:p>
  </w:endnote>
  <w:endnote w:type="continuationSeparator" w:id="0">
    <w:p w14:paraId="30FC11B0" w14:textId="77777777" w:rsidR="0048461D" w:rsidRDefault="0048461D">
      <w:r>
        <w:continuationSeparator/>
      </w:r>
    </w:p>
  </w:endnote>
  <w:endnote w:type="continuationNotice" w:id="1">
    <w:p w14:paraId="0711E095" w14:textId="77777777" w:rsidR="0048461D" w:rsidRDefault="004846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D74E8" w14:textId="77777777" w:rsidR="0048461D" w:rsidRDefault="0048461D">
      <w:r>
        <w:separator/>
      </w:r>
    </w:p>
  </w:footnote>
  <w:footnote w:type="continuationSeparator" w:id="0">
    <w:p w14:paraId="12C37ECA" w14:textId="77777777" w:rsidR="0048461D" w:rsidRDefault="0048461D">
      <w:r>
        <w:continuationSeparator/>
      </w:r>
    </w:p>
  </w:footnote>
  <w:footnote w:type="continuationNotice" w:id="1">
    <w:p w14:paraId="6FE3A423" w14:textId="77777777" w:rsidR="0048461D" w:rsidRDefault="0048461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5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7"/>
  </w:num>
  <w:num w:numId="6" w16cid:durableId="1694571961">
    <w:abstractNumId w:val="16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  <w:num w:numId="18" w16cid:durableId="17530478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CF"/>
    <w:rsid w:val="00006EF7"/>
    <w:rsid w:val="00011074"/>
    <w:rsid w:val="0001164F"/>
    <w:rsid w:val="0001220A"/>
    <w:rsid w:val="000132D1"/>
    <w:rsid w:val="00016E0A"/>
    <w:rsid w:val="000205C5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F3C60"/>
    <w:rsid w:val="001001BD"/>
    <w:rsid w:val="00102222"/>
    <w:rsid w:val="001046C8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37CA0"/>
    <w:rsid w:val="00140BC1"/>
    <w:rsid w:val="001424BD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40DCD"/>
    <w:rsid w:val="00245F3A"/>
    <w:rsid w:val="0024786B"/>
    <w:rsid w:val="0025063B"/>
    <w:rsid w:val="00251D80"/>
    <w:rsid w:val="00254FB5"/>
    <w:rsid w:val="002602B0"/>
    <w:rsid w:val="00260615"/>
    <w:rsid w:val="00261DA0"/>
    <w:rsid w:val="00263B32"/>
    <w:rsid w:val="002640E5"/>
    <w:rsid w:val="0026436F"/>
    <w:rsid w:val="00264622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955FF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8267C"/>
    <w:rsid w:val="00482E7C"/>
    <w:rsid w:val="0048461D"/>
    <w:rsid w:val="004876B9"/>
    <w:rsid w:val="00493A79"/>
    <w:rsid w:val="00495840"/>
    <w:rsid w:val="004A3CA7"/>
    <w:rsid w:val="004A40BE"/>
    <w:rsid w:val="004A6A60"/>
    <w:rsid w:val="004B0B35"/>
    <w:rsid w:val="004B6D6B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2CD2"/>
    <w:rsid w:val="00504E33"/>
    <w:rsid w:val="0052146B"/>
    <w:rsid w:val="00524932"/>
    <w:rsid w:val="00535E9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18C6"/>
    <w:rsid w:val="00641ED8"/>
    <w:rsid w:val="006434B9"/>
    <w:rsid w:val="006444E4"/>
    <w:rsid w:val="0065133A"/>
    <w:rsid w:val="00653FA1"/>
    <w:rsid w:val="00654893"/>
    <w:rsid w:val="00662741"/>
    <w:rsid w:val="006633A4"/>
    <w:rsid w:val="00667DD2"/>
    <w:rsid w:val="00671BBB"/>
    <w:rsid w:val="006720FB"/>
    <w:rsid w:val="00680271"/>
    <w:rsid w:val="00682237"/>
    <w:rsid w:val="00695B18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625B3"/>
    <w:rsid w:val="00764A8B"/>
    <w:rsid w:val="00764B84"/>
    <w:rsid w:val="00765028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E1502"/>
    <w:rsid w:val="007E7DF3"/>
    <w:rsid w:val="007F522E"/>
    <w:rsid w:val="007F62CB"/>
    <w:rsid w:val="007F7421"/>
    <w:rsid w:val="00801F7F"/>
    <w:rsid w:val="0080428C"/>
    <w:rsid w:val="008057D1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3018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14B4"/>
    <w:rsid w:val="009428A9"/>
    <w:rsid w:val="009437A2"/>
    <w:rsid w:val="00944B28"/>
    <w:rsid w:val="009463C8"/>
    <w:rsid w:val="009524E2"/>
    <w:rsid w:val="00954DD1"/>
    <w:rsid w:val="00962A52"/>
    <w:rsid w:val="009644AE"/>
    <w:rsid w:val="00967838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1962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7445"/>
    <w:rsid w:val="00A61D62"/>
    <w:rsid w:val="00A6656B"/>
    <w:rsid w:val="00A70E1E"/>
    <w:rsid w:val="00A72811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28BC"/>
    <w:rsid w:val="00AC6AE6"/>
    <w:rsid w:val="00AD0521"/>
    <w:rsid w:val="00AD0751"/>
    <w:rsid w:val="00AD17DD"/>
    <w:rsid w:val="00AD77C4"/>
    <w:rsid w:val="00AE2185"/>
    <w:rsid w:val="00AE25BF"/>
    <w:rsid w:val="00AF0C13"/>
    <w:rsid w:val="00AF4B94"/>
    <w:rsid w:val="00AF5042"/>
    <w:rsid w:val="00AF7B9E"/>
    <w:rsid w:val="00B03AF5"/>
    <w:rsid w:val="00B03C01"/>
    <w:rsid w:val="00B046F4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67D1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3EB4"/>
    <w:rsid w:val="00BC642A"/>
    <w:rsid w:val="00BD46A9"/>
    <w:rsid w:val="00BE6B3B"/>
    <w:rsid w:val="00BF0FA7"/>
    <w:rsid w:val="00BF7C9D"/>
    <w:rsid w:val="00C01E8C"/>
    <w:rsid w:val="00C02DF6"/>
    <w:rsid w:val="00C03E01"/>
    <w:rsid w:val="00C10BE9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7CE9"/>
    <w:rsid w:val="00C85D39"/>
    <w:rsid w:val="00C8704F"/>
    <w:rsid w:val="00CA0968"/>
    <w:rsid w:val="00CA168E"/>
    <w:rsid w:val="00CA442B"/>
    <w:rsid w:val="00CB0647"/>
    <w:rsid w:val="00CB0C69"/>
    <w:rsid w:val="00CB4236"/>
    <w:rsid w:val="00CC72A4"/>
    <w:rsid w:val="00CC74B6"/>
    <w:rsid w:val="00CD3153"/>
    <w:rsid w:val="00CF0C23"/>
    <w:rsid w:val="00CF6810"/>
    <w:rsid w:val="00D02C30"/>
    <w:rsid w:val="00D06117"/>
    <w:rsid w:val="00D21FAC"/>
    <w:rsid w:val="00D239AA"/>
    <w:rsid w:val="00D270A6"/>
    <w:rsid w:val="00D314AB"/>
    <w:rsid w:val="00D31CC8"/>
    <w:rsid w:val="00D32678"/>
    <w:rsid w:val="00D408E2"/>
    <w:rsid w:val="00D43CEB"/>
    <w:rsid w:val="00D521C1"/>
    <w:rsid w:val="00D67101"/>
    <w:rsid w:val="00D71054"/>
    <w:rsid w:val="00D71F40"/>
    <w:rsid w:val="00D77416"/>
    <w:rsid w:val="00D80FC6"/>
    <w:rsid w:val="00D86511"/>
    <w:rsid w:val="00D905A4"/>
    <w:rsid w:val="00D92575"/>
    <w:rsid w:val="00D94917"/>
    <w:rsid w:val="00DA128D"/>
    <w:rsid w:val="00DA16C8"/>
    <w:rsid w:val="00DA21EB"/>
    <w:rsid w:val="00DA74F3"/>
    <w:rsid w:val="00DB4C97"/>
    <w:rsid w:val="00DB6564"/>
    <w:rsid w:val="00DB69F3"/>
    <w:rsid w:val="00DC4907"/>
    <w:rsid w:val="00DD017C"/>
    <w:rsid w:val="00DD397A"/>
    <w:rsid w:val="00DD58B7"/>
    <w:rsid w:val="00DD6699"/>
    <w:rsid w:val="00DE3168"/>
    <w:rsid w:val="00DF0930"/>
    <w:rsid w:val="00DF6D59"/>
    <w:rsid w:val="00E007C5"/>
    <w:rsid w:val="00E00DBF"/>
    <w:rsid w:val="00E0213F"/>
    <w:rsid w:val="00E033E0"/>
    <w:rsid w:val="00E047AE"/>
    <w:rsid w:val="00E1026B"/>
    <w:rsid w:val="00E11361"/>
    <w:rsid w:val="00E13CB2"/>
    <w:rsid w:val="00E20C37"/>
    <w:rsid w:val="00E32B93"/>
    <w:rsid w:val="00E418DE"/>
    <w:rsid w:val="00E52C57"/>
    <w:rsid w:val="00E570C1"/>
    <w:rsid w:val="00E57E7D"/>
    <w:rsid w:val="00E746A5"/>
    <w:rsid w:val="00E84CD8"/>
    <w:rsid w:val="00E85AFA"/>
    <w:rsid w:val="00E85E65"/>
    <w:rsid w:val="00E87DCB"/>
    <w:rsid w:val="00E90B85"/>
    <w:rsid w:val="00E91679"/>
    <w:rsid w:val="00E92452"/>
    <w:rsid w:val="00E9371D"/>
    <w:rsid w:val="00E94CC1"/>
    <w:rsid w:val="00E96431"/>
    <w:rsid w:val="00E974F6"/>
    <w:rsid w:val="00EA295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6BE5"/>
    <w:rsid w:val="00F83D11"/>
    <w:rsid w:val="00F921F1"/>
    <w:rsid w:val="00F93224"/>
    <w:rsid w:val="00F9451A"/>
    <w:rsid w:val="00F978E4"/>
    <w:rsid w:val="00FA70D6"/>
    <w:rsid w:val="00FA788A"/>
    <w:rsid w:val="00FB127E"/>
    <w:rsid w:val="00FB4C88"/>
    <w:rsid w:val="00FC0804"/>
    <w:rsid w:val="00FC3B6D"/>
    <w:rsid w:val="00FC7C9C"/>
    <w:rsid w:val="00FD0C8F"/>
    <w:rsid w:val="00FD3A4E"/>
    <w:rsid w:val="00FD6800"/>
    <w:rsid w:val="00FD7B74"/>
    <w:rsid w:val="00FE44ED"/>
    <w:rsid w:val="00FF3F0C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</cp:lastModifiedBy>
  <cp:revision>10</cp:revision>
  <cp:lastPrinted>2000-02-29T20:31:00Z</cp:lastPrinted>
  <dcterms:created xsi:type="dcterms:W3CDTF">2025-02-20T13:35:00Z</dcterms:created>
  <dcterms:modified xsi:type="dcterms:W3CDTF">2025-02-21T14:28:00Z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